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Березинского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2018 года</w:t>
      </w:r>
    </w:p>
    <w:tbl>
      <w:tblPr>
        <w:tblpPr w:leftFromText="180" w:rightFromText="180" w:bottomFromText="200" w:vertAnchor="text" w:horzAnchor="margin" w:tblpXSpec="center" w:tblpY="155"/>
        <w:tblW w:w="15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936021">
        <w:trPr>
          <w:trHeight w:val="598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Hyperlink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Hyperlink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936021">
        <w:trPr>
          <w:trHeight w:val="168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331653,05</w:t>
            </w:r>
          </w:p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6827E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6827E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221620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6827E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F0BB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9776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9776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214584,05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 w:rsidP="00BC7B36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Миненко Ирина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Депутат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425502,25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Мотоцикл Урал</w:t>
            </w:r>
          </w:p>
          <w:p w:rsidR="00FD28F7" w:rsidRDefault="00FD28F7" w:rsidP="006827E7">
            <w:pPr>
              <w:rPr>
                <w:rFonts w:ascii="Calibri" w:hAnsi="Calibri"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240000,0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430D0F" w:rsidRDefault="00FD28F7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30D0F">
              <w:rPr>
                <w:rFonts w:ascii="Times New Roman" w:hAnsi="Times New Roman"/>
                <w:b/>
              </w:rPr>
              <w:t>Пузик Татьяна Васильевна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340674,35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125444,76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 w:rsidP="00430D0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30D0F">
              <w:rPr>
                <w:rFonts w:ascii="Times New Roman" w:hAnsi="Times New Roman"/>
                <w:b/>
              </w:rPr>
              <w:t>Бондарева Валентина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124538,05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191321,60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2A2688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A2688">
              <w:rPr>
                <w:rFonts w:ascii="Times New Roman" w:hAnsi="Times New Roman"/>
                <w:b/>
              </w:rPr>
              <w:t xml:space="preserve">Лукашева Наталья  Сергеевна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404843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160044,83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ЛАДА 219110 Гранта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150160,00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404843,0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857,0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76" w:lineRule="auto"/>
              <w:rPr>
                <w:rFonts w:ascii="Calibri" w:hAnsi="Calibri"/>
                <w:b/>
              </w:rPr>
            </w:pPr>
            <w:r w:rsidRPr="002D441C">
              <w:rPr>
                <w:rFonts w:ascii="Calibri" w:hAnsi="Calibri"/>
                <w:b/>
              </w:rPr>
              <w:t>6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441C">
              <w:rPr>
                <w:rFonts w:ascii="Times New Roman" w:hAnsi="Times New Roman"/>
                <w:b/>
              </w:rPr>
              <w:t>Дудко Елена Александровна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ВАЗ- 21099</w:t>
            </w:r>
          </w:p>
          <w:p w:rsidR="00FD28F7" w:rsidRDefault="00FD28F7" w:rsidP="007C28F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1450822,76</w:t>
            </w:r>
          </w:p>
          <w:p w:rsidR="00FD28F7" w:rsidRDefault="00FD28F7" w:rsidP="007C28F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8451EB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 (сын)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39174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8451EB">
        <w:trPr>
          <w:trHeight w:val="300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39174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3115,0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76" w:lineRule="auto"/>
              <w:rPr>
                <w:rFonts w:ascii="Calibri" w:hAnsi="Calibri"/>
                <w:b/>
              </w:rPr>
            </w:pPr>
            <w:r w:rsidRPr="002D441C">
              <w:rPr>
                <w:rFonts w:ascii="Calibri" w:hAnsi="Calibri"/>
                <w:b/>
              </w:rPr>
              <w:t>7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441C">
              <w:rPr>
                <w:rFonts w:ascii="Times New Roman" w:hAnsi="Times New Roman"/>
                <w:b/>
              </w:rPr>
              <w:t>Стельмух Татьяна Ивановна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316746,18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2/36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1557942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8451EB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F23659" w:rsidRDefault="00FD28F7" w:rsidP="007C28FE">
            <w:pPr>
              <w:spacing w:line="276" w:lineRule="auto"/>
              <w:rPr>
                <w:rFonts w:ascii="Calibri" w:hAnsi="Calibri"/>
                <w:b/>
              </w:rPr>
            </w:pPr>
            <w:r w:rsidRPr="00F23659">
              <w:rPr>
                <w:rFonts w:ascii="Calibri" w:hAnsi="Calibri"/>
                <w:b/>
              </w:rPr>
              <w:t>8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F23659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23659">
              <w:rPr>
                <w:rFonts w:ascii="Times New Roman" w:hAnsi="Times New Roman"/>
                <w:b/>
              </w:rPr>
              <w:t>Костюкова Оксана Владимировна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616168,12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8451EB">
        <w:trPr>
          <w:trHeight w:val="300"/>
        </w:trPr>
        <w:tc>
          <w:tcPr>
            <w:tcW w:w="3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F23659" w:rsidRDefault="00FD28F7" w:rsidP="007C28F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F23659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76A8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ФОРД ФОКУС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467353,95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8451EB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6827E7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827E7">
              <w:rPr>
                <w:rFonts w:ascii="Times New Roman" w:hAnsi="Times New Roman"/>
                <w:b/>
              </w:rPr>
              <w:t>Селедцова Ольга Петровна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8451EB">
        <w:trPr>
          <w:trHeight w:val="300"/>
        </w:trPr>
        <w:tc>
          <w:tcPr>
            <w:tcW w:w="3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6827E7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6D5582" w:rsidRDefault="00FD28F7" w:rsidP="007C28FE">
            <w:pPr>
              <w:spacing w:line="276" w:lineRule="auto"/>
              <w:rPr>
                <w:rFonts w:ascii="Calibri" w:hAnsi="Calibri"/>
                <w:b/>
              </w:rPr>
            </w:pPr>
            <w:r w:rsidRPr="006D5582">
              <w:rPr>
                <w:rFonts w:ascii="Calibri" w:hAnsi="Calibri"/>
                <w:b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6827E7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827E7">
              <w:rPr>
                <w:rFonts w:ascii="Times New Roman" w:hAnsi="Times New Roman"/>
                <w:b/>
              </w:rPr>
              <w:t>Дегтярева Галина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139854,54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8F454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ХундайАксе</w:t>
            </w:r>
            <w:bookmarkStart w:id="0" w:name="_GoBack"/>
            <w:bookmarkEnd w:id="0"/>
            <w:r>
              <w:rPr>
                <w:rFonts w:ascii="Calibri" w:hAnsi="Calibri"/>
              </w:rPr>
              <w:t>т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374279,73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1E2EF2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1E2EF2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9300,0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936021">
        <w:trPr>
          <w:trHeight w:val="80"/>
        </w:trPr>
        <w:tc>
          <w:tcPr>
            <w:tcW w:w="3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8F7" w:rsidRDefault="00FD28F7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E2C63"/>
    <w:rsid w:val="001E2EF2"/>
    <w:rsid w:val="00267E66"/>
    <w:rsid w:val="002A2688"/>
    <w:rsid w:val="002B3905"/>
    <w:rsid w:val="002D441C"/>
    <w:rsid w:val="002F5575"/>
    <w:rsid w:val="0039174C"/>
    <w:rsid w:val="00430D0F"/>
    <w:rsid w:val="0044500C"/>
    <w:rsid w:val="004537D6"/>
    <w:rsid w:val="0049776C"/>
    <w:rsid w:val="006253F6"/>
    <w:rsid w:val="006827E7"/>
    <w:rsid w:val="00682BED"/>
    <w:rsid w:val="006B4E7C"/>
    <w:rsid w:val="006D4564"/>
    <w:rsid w:val="006D5582"/>
    <w:rsid w:val="00711ACA"/>
    <w:rsid w:val="00750EEA"/>
    <w:rsid w:val="007C28FE"/>
    <w:rsid w:val="00813838"/>
    <w:rsid w:val="008451EB"/>
    <w:rsid w:val="008F454A"/>
    <w:rsid w:val="00936021"/>
    <w:rsid w:val="009479E7"/>
    <w:rsid w:val="009D256C"/>
    <w:rsid w:val="00A64674"/>
    <w:rsid w:val="00A77860"/>
    <w:rsid w:val="00B2378F"/>
    <w:rsid w:val="00B5254A"/>
    <w:rsid w:val="00BC7B36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76A81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38"/>
    <w:pPr>
      <w:spacing w:line="360" w:lineRule="auto"/>
    </w:pPr>
    <w:rPr>
      <w:rFonts w:ascii="Arial" w:eastAsia="Times New Roman" w:hAnsi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358</TotalTime>
  <Pages>5</Pages>
  <Words>679</Words>
  <Characters>3875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12</cp:revision>
  <dcterms:created xsi:type="dcterms:W3CDTF">2017-04-03T07:53:00Z</dcterms:created>
  <dcterms:modified xsi:type="dcterms:W3CDTF">2019-06-20T11:39:00Z</dcterms:modified>
</cp:coreProperties>
</file>